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E55B4">
        <w:rPr>
          <w:rFonts w:cs="Arial"/>
          <w:b/>
          <w:caps/>
          <w:sz w:val="28"/>
          <w:szCs w:val="28"/>
        </w:rPr>
        <w:t>131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E55B4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E55B4">
              <w:rPr>
                <w:rFonts w:cs="Arial"/>
                <w:sz w:val="20"/>
                <w:szCs w:val="20"/>
              </w:rPr>
              <w:t>Moção de Repúdio às autoridades angolanas pela deportação arbitrária de 9 missionários da Igreja Universal do Reino de Deus.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E55B4" w:rsidRDefault="00AE55B4" w:rsidP="00AE55B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AE55B4" w:rsidRDefault="003F7497" w:rsidP="00AE55B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AE55B4" w:rsidRPr="00AE55B4">
        <w:rPr>
          <w:rFonts w:cs="Arial"/>
        </w:rPr>
        <w:t>Moção de Repúdio às autoridades angolanas pela deportação arbitrária de 9 missionários da Ig</w:t>
      </w:r>
      <w:r w:rsidR="00AE55B4">
        <w:rPr>
          <w:rFonts w:cs="Arial"/>
        </w:rPr>
        <w:t xml:space="preserve">reja Universal do Reino de Deus </w:t>
      </w:r>
      <w:r w:rsidR="00AE55B4">
        <w:rPr>
          <w:rFonts w:cs="Arial"/>
        </w:rPr>
        <w:t>de Angola, vindo somente com a roupa do corpo, sem acesso as suas bagagens e sem acesso</w:t>
      </w:r>
      <w:bookmarkStart w:id="0" w:name="_GoBack"/>
      <w:bookmarkEnd w:id="0"/>
      <w:r w:rsidR="00AE55B4">
        <w:rPr>
          <w:rFonts w:cs="Arial"/>
        </w:rPr>
        <w:t xml:space="preserve"> as suas famílias, que lá deixaram.</w:t>
      </w:r>
    </w:p>
    <w:p w:rsidR="00AE55B4" w:rsidRDefault="00AE55B4" w:rsidP="00AE55B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Os missionários foram deportados contra a lei, desrespeitando Tratados Internacionais entre Brasil e Angola. Eles trabalhavam em Angola há anos em projetos sociais no país africano e levando a Palavra de Deus aos sofridos. </w:t>
      </w:r>
    </w:p>
    <w:p w:rsidR="00AE55B4" w:rsidRDefault="00AE55B4" w:rsidP="00AE55B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Que a liberdade de religião e que os direitos de pregar a Palavra de Deus em Angola, sejam restabelecidos.</w:t>
      </w:r>
    </w:p>
    <w:p w:rsidR="003A77BE" w:rsidRDefault="002213FA" w:rsidP="00AE55B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AE55B4">
        <w:rPr>
          <w:rFonts w:cs="Arial"/>
        </w:rPr>
        <w:t xml:space="preserve">19 de maio de 2021. 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E55B4" w:rsidRPr="005D429C" w:rsidRDefault="00AE55B4" w:rsidP="00AE55B4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AE55B4" w:rsidRPr="005D429C" w:rsidRDefault="00AE55B4" w:rsidP="00AE55B4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AE55B4" w:rsidRDefault="00AE55B4" w:rsidP="00AE55B4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3C465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B8D" w:rsidRDefault="00340B8D">
      <w:r>
        <w:separator/>
      </w:r>
    </w:p>
  </w:endnote>
  <w:endnote w:type="continuationSeparator" w:id="0">
    <w:p w:rsidR="00340B8D" w:rsidRDefault="0034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B8D" w:rsidRDefault="00340B8D">
      <w:r>
        <w:separator/>
      </w:r>
    </w:p>
  </w:footnote>
  <w:footnote w:type="continuationSeparator" w:id="0">
    <w:p w:rsidR="00340B8D" w:rsidRDefault="00340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E55B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E55B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2072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2072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5550A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0B8D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01CC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0ADC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E55B4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156D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E6E92-E829-4DC1-8C49-681F18BE4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181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2019-12-02T18:32:00Z</cp:lastPrinted>
  <dcterms:created xsi:type="dcterms:W3CDTF">2021-05-18T11:24:00Z</dcterms:created>
  <dcterms:modified xsi:type="dcterms:W3CDTF">2021-05-18T11:32:00Z</dcterms:modified>
</cp:coreProperties>
</file>